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BC35E" w14:textId="77777777"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14:paraId="242BC35F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14:paraId="242BC362" w14:textId="77777777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360" w14:textId="77777777"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361" w14:textId="358176A1" w:rsidR="0055375D" w:rsidRPr="007B1EBF" w:rsidRDefault="000251F0" w:rsidP="007B1E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51F0">
              <w:rPr>
                <w:b/>
                <w:sz w:val="26"/>
                <w:szCs w:val="26"/>
                <w:lang w:val="en-US"/>
              </w:rPr>
              <w:t>203B_</w:t>
            </w:r>
            <w:r w:rsidR="00724462">
              <w:rPr>
                <w:b/>
                <w:sz w:val="26"/>
                <w:szCs w:val="26"/>
              </w:rPr>
              <w:t>105</w:t>
            </w:r>
            <w:bookmarkStart w:id="0" w:name="_GoBack"/>
            <w:bookmarkEnd w:id="0"/>
          </w:p>
        </w:tc>
      </w:tr>
      <w:tr w:rsidR="0055375D" w:rsidRPr="00C44B8B" w14:paraId="242BC365" w14:textId="77777777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363" w14:textId="77777777"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364" w14:textId="6CBE5A07" w:rsidR="0055375D" w:rsidRPr="000E13E1" w:rsidRDefault="0055375D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E13E1">
              <w:rPr>
                <w:b/>
                <w:sz w:val="26"/>
                <w:szCs w:val="26"/>
                <w:lang w:val="en-US"/>
              </w:rPr>
              <w:t xml:space="preserve"> </w:t>
            </w:r>
            <w:bookmarkStart w:id="1" w:name="Поле1"/>
            <w:r w:rsidR="007B1EBF" w:rsidRPr="007B1EBF">
              <w:rPr>
                <w:b/>
                <w:sz w:val="26"/>
                <w:szCs w:val="26"/>
                <w:lang w:val="en-US"/>
              </w:rPr>
              <w:t>2116941</w:t>
            </w:r>
            <w:r w:rsidRPr="000E13E1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14:paraId="242BC366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14:paraId="242BC367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14:paraId="242BC368" w14:textId="77777777"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14:paraId="242BC369" w14:textId="77777777"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14:paraId="242BC36A" w14:textId="77777777" w:rsidR="0026453A" w:rsidRPr="00697DC5" w:rsidRDefault="0026453A" w:rsidP="0026453A"/>
    <w:p w14:paraId="242BC36B" w14:textId="77777777" w:rsidR="0026453A" w:rsidRPr="00697DC5" w:rsidRDefault="0026453A" w:rsidP="0026453A"/>
    <w:p w14:paraId="242BC36C" w14:textId="0DF611D8" w:rsidR="004F6968" w:rsidRPr="00697DC5" w:rsidRDefault="005849C6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>
        <w:t>ТЕХН</w:t>
      </w:r>
      <w:r w:rsidR="001D49F9">
        <w:t>И</w:t>
      </w:r>
      <w:r w:rsidR="008D35FD" w:rsidRPr="00697DC5">
        <w:t>ЧЕСКОЕ ЗАДАНИЕ</w:t>
      </w:r>
    </w:p>
    <w:p w14:paraId="242BC36D" w14:textId="193FC814"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490308">
        <w:rPr>
          <w:b/>
          <w:sz w:val="26"/>
          <w:szCs w:val="26"/>
        </w:rPr>
        <w:t>(</w:t>
      </w:r>
      <w:r w:rsidR="007B1EBF" w:rsidRPr="007B1EBF">
        <w:rPr>
          <w:b/>
          <w:sz w:val="26"/>
          <w:szCs w:val="26"/>
        </w:rPr>
        <w:t>Болт М16х240</w:t>
      </w:r>
      <w:r w:rsidR="00490308">
        <w:rPr>
          <w:b/>
          <w:sz w:val="26"/>
          <w:szCs w:val="26"/>
        </w:rPr>
        <w:t>)</w:t>
      </w:r>
      <w:r w:rsidR="00097174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14:paraId="242BC36E" w14:textId="77777777"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14:paraId="242BC36F" w14:textId="77777777" w:rsidR="00490308" w:rsidRDefault="00490308" w:rsidP="0049030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42BC370" w14:textId="77777777" w:rsidR="00490308" w:rsidRDefault="00490308" w:rsidP="00490308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14:paraId="242BC371" w14:textId="77777777" w:rsidR="00490308" w:rsidRDefault="00490308" w:rsidP="004903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2BC372" w14:textId="77777777" w:rsidR="00490308" w:rsidRDefault="00490308" w:rsidP="0049030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42BC373" w14:textId="77777777" w:rsidR="00490308" w:rsidRDefault="00490308" w:rsidP="00490308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14:paraId="242BC374" w14:textId="77777777" w:rsidR="00490308" w:rsidRDefault="00490308" w:rsidP="0049030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2BC375" w14:textId="77777777" w:rsidR="00490308" w:rsidRDefault="00490308" w:rsidP="0049030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42BC376" w14:textId="77777777" w:rsidR="00490308" w:rsidRDefault="00490308" w:rsidP="0049030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2BC377" w14:textId="77777777" w:rsidR="00490308" w:rsidRDefault="00490308" w:rsidP="0049030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42BC378" w14:textId="77777777" w:rsidR="00490308" w:rsidRDefault="00490308" w:rsidP="0049030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14:paraId="242BC379" w14:textId="77777777" w:rsidR="00490308" w:rsidRDefault="00490308" w:rsidP="0049030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42BC37A" w14:textId="326B9100" w:rsidR="00490308" w:rsidRDefault="00490308" w:rsidP="0049030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метизов для нужд </w:t>
      </w:r>
      <w:r w:rsidR="007B1EB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42BC37B" w14:textId="77777777" w:rsidR="00490308" w:rsidRDefault="00490308" w:rsidP="0049030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14:paraId="242BC37C" w14:textId="77777777" w:rsidR="00490308" w:rsidRDefault="00490308" w:rsidP="00490308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14:paraId="242BC37D" w14:textId="77777777" w:rsidR="00490308" w:rsidRDefault="00490308" w:rsidP="00490308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42BC37E" w14:textId="77777777" w:rsidR="00490308" w:rsidRDefault="00490308" w:rsidP="00490308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14:paraId="242BC37F" w14:textId="77777777" w:rsidR="00490308" w:rsidRDefault="00490308" w:rsidP="00490308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42BC380" w14:textId="77777777" w:rsidR="00490308" w:rsidRDefault="00490308" w:rsidP="00490308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14:paraId="242BC381" w14:textId="77777777" w:rsidR="00490308" w:rsidRDefault="00490308" w:rsidP="00490308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42BC382" w14:textId="77777777" w:rsidR="00490308" w:rsidRDefault="00490308" w:rsidP="00490308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14:paraId="242BC383" w14:textId="77777777" w:rsidR="00490308" w:rsidRDefault="00490308" w:rsidP="0049030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14:paraId="242BC384" w14:textId="77777777" w:rsidR="00490308" w:rsidRDefault="00490308" w:rsidP="0049030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14:paraId="242BC385" w14:textId="77777777" w:rsidR="00490308" w:rsidRDefault="00490308" w:rsidP="00490308">
      <w:pPr>
        <w:spacing w:line="276" w:lineRule="auto"/>
        <w:rPr>
          <w:sz w:val="24"/>
          <w:szCs w:val="24"/>
        </w:rPr>
      </w:pPr>
    </w:p>
    <w:p w14:paraId="242BC386" w14:textId="77777777" w:rsidR="00490308" w:rsidRDefault="00490308" w:rsidP="0049030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42BC387" w14:textId="77777777" w:rsidR="00490308" w:rsidRDefault="00490308" w:rsidP="0049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2BC388" w14:textId="77777777" w:rsidR="00490308" w:rsidRDefault="00490308" w:rsidP="0049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2BC389" w14:textId="77777777" w:rsidR="00490308" w:rsidRDefault="00490308" w:rsidP="0049030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42BC38A" w14:textId="77777777" w:rsidR="00490308" w:rsidRDefault="00490308" w:rsidP="0049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42BC38B" w14:textId="77777777" w:rsidR="00490308" w:rsidRDefault="00490308" w:rsidP="0049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2BC38C" w14:textId="77777777" w:rsidR="00490308" w:rsidRDefault="00490308" w:rsidP="0049030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2BC38D" w14:textId="77777777" w:rsidR="00490308" w:rsidRDefault="00490308" w:rsidP="0049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14:paraId="242BC38E" w14:textId="77777777" w:rsidR="00490308" w:rsidRDefault="00490308" w:rsidP="0049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42BC38F" w14:textId="77777777" w:rsidR="00490308" w:rsidRDefault="00490308" w:rsidP="0049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14:paraId="242BC390" w14:textId="77777777" w:rsidR="00490308" w:rsidRDefault="00490308" w:rsidP="0049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14:paraId="242BC391" w14:textId="1C1B19FB" w:rsidR="00490308" w:rsidRDefault="00490308" w:rsidP="004903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8925AC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14:paraId="242BC392" w14:textId="77777777" w:rsidR="00490308" w:rsidRDefault="00490308" w:rsidP="0049030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42BC393" w14:textId="77777777" w:rsidR="00490308" w:rsidRDefault="00490308" w:rsidP="00490308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42BC394" w14:textId="6A6EA9DE" w:rsidR="00490308" w:rsidRDefault="00490308" w:rsidP="0049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метизов должна пройти входной контроль, осуществляемый представителями филиалов </w:t>
      </w:r>
      <w:r w:rsidR="007B1EBF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242BC395" w14:textId="77777777" w:rsidR="00490308" w:rsidRDefault="00490308" w:rsidP="004903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2BC396" w14:textId="77777777" w:rsidR="00490308" w:rsidRDefault="00490308" w:rsidP="00490308">
      <w:pPr>
        <w:rPr>
          <w:sz w:val="26"/>
          <w:szCs w:val="26"/>
        </w:rPr>
      </w:pPr>
    </w:p>
    <w:p w14:paraId="242BC397" w14:textId="77777777" w:rsidR="00490308" w:rsidRDefault="00490308" w:rsidP="00490308">
      <w:pPr>
        <w:rPr>
          <w:sz w:val="26"/>
          <w:szCs w:val="26"/>
        </w:rPr>
      </w:pPr>
    </w:p>
    <w:p w14:paraId="242BC398" w14:textId="77777777" w:rsidR="00490308" w:rsidRDefault="00490308" w:rsidP="0049030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42BC399" w14:textId="77777777" w:rsidR="00490308" w:rsidRDefault="00490308" w:rsidP="0049030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14:paraId="242BC39A" w14:textId="77777777" w:rsidR="008F73A3" w:rsidRPr="00697DC5" w:rsidRDefault="008F73A3" w:rsidP="00490308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C539A" w14:textId="77777777" w:rsidR="008D6E39" w:rsidRDefault="008D6E39">
      <w:r>
        <w:separator/>
      </w:r>
    </w:p>
  </w:endnote>
  <w:endnote w:type="continuationSeparator" w:id="0">
    <w:p w14:paraId="1FAB1CE6" w14:textId="77777777" w:rsidR="008D6E39" w:rsidRDefault="008D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5EB3A" w14:textId="77777777" w:rsidR="008D6E39" w:rsidRDefault="008D6E39">
      <w:r>
        <w:separator/>
      </w:r>
    </w:p>
  </w:footnote>
  <w:footnote w:type="continuationSeparator" w:id="0">
    <w:p w14:paraId="2D88B97C" w14:textId="77777777" w:rsidR="008D6E39" w:rsidRDefault="008D6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BC39F" w14:textId="77777777"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42BC3A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D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51F0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010F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17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3E1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49F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308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9C6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462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1EBF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9EF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5AC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E39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7786D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C2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A6A"/>
    <w:rsid w:val="00BC7B5B"/>
    <w:rsid w:val="00BD1C51"/>
    <w:rsid w:val="00BD2843"/>
    <w:rsid w:val="00BD2CC9"/>
    <w:rsid w:val="00BD5BD4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880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EB7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16B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D5D"/>
    <w:rsid w:val="00F03B68"/>
    <w:rsid w:val="00F051E7"/>
    <w:rsid w:val="00F05AFF"/>
    <w:rsid w:val="00F07DCC"/>
    <w:rsid w:val="00F10010"/>
    <w:rsid w:val="00F10187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BC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6B347-0814-4022-89B7-401F75CD3D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FA0C8B5-4DB4-4145-8782-6A73F9A50F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37245-5092-48ED-9D61-DCC92B8EF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98491-61CF-47A0-BEF8-A60D900E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11</TotalTime>
  <Pages>1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8</cp:revision>
  <cp:lastPrinted>2010-09-30T13:29:00Z</cp:lastPrinted>
  <dcterms:created xsi:type="dcterms:W3CDTF">2016-02-05T10:12:00Z</dcterms:created>
  <dcterms:modified xsi:type="dcterms:W3CDTF">2020-07-06T10:46:00Z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